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C98" w:rsidRPr="003A3B4F" w:rsidRDefault="007B1C98" w:rsidP="006C3A23">
      <w:pPr>
        <w:pStyle w:val="IntenseQuote"/>
        <w:rPr>
          <w:b/>
        </w:rPr>
      </w:pPr>
      <w:bookmarkStart w:id="0" w:name="_Toc479466109"/>
      <w:r w:rsidRPr="003A3B4F">
        <w:rPr>
          <w:b/>
        </w:rPr>
        <w:t xml:space="preserve">PROCEDURE OPERATIVE </w:t>
      </w:r>
      <w:bookmarkEnd w:id="0"/>
      <w:r w:rsidRPr="009466A3">
        <w:rPr>
          <w:b/>
        </w:rPr>
        <w:t>RISCHIO FENOMENI METEREOLOGICI AVVERSI – NEVE E GHIACCIO (DGRT 395/2015</w:t>
      </w:r>
      <w:r>
        <w:rPr>
          <w:b/>
        </w:rPr>
        <w:t>, All. 1, lettera C</w:t>
      </w:r>
      <w:r w:rsidRPr="009466A3">
        <w:rPr>
          <w:b/>
        </w:rPr>
        <w:t>)</w:t>
      </w:r>
    </w:p>
    <w:p w:rsidR="007B1C98" w:rsidRDefault="007B1C98"/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numPr>
          <w:ilvl w:val="0"/>
          <w:numId w:val="3"/>
        </w:numPr>
        <w:spacing w:before="120" w:after="120" w:line="24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POSSIBILI EFFETTI E DANNI ATTESI</w:t>
      </w:r>
    </w:p>
    <w:p w:rsidR="007B1C98" w:rsidRDefault="007B1C98" w:rsidP="00D563B0">
      <w:pPr>
        <w:spacing w:before="120" w:after="120" w:line="240" w:lineRule="auto"/>
        <w:ind w:left="360"/>
        <w:jc w:val="both"/>
        <w:rPr>
          <w:rFonts w:ascii="Arial" w:hAnsi="Arial" w:cs="Arial"/>
          <w:b/>
          <w:sz w:val="28"/>
          <w:szCs w:val="28"/>
        </w:rPr>
      </w:pPr>
    </w:p>
    <w:p w:rsidR="007B1C98" w:rsidRDefault="007B1C98" w:rsidP="00D563B0">
      <w:pPr>
        <w:numPr>
          <w:ilvl w:val="1"/>
          <w:numId w:val="3"/>
        </w:numPr>
        <w:spacing w:before="120" w:after="120" w:line="24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Rischio neve</w: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noProof/>
          <w:lang w:eastAsia="it-I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31" o:spid="_x0000_s1026" type="#_x0000_t75" style="position:absolute;margin-left:0;margin-top:-.05pt;width:483.2pt;height:334.45pt;z-index:251658240;visibility:visible;mso-wrap-distance-left:0;mso-wrap-distance-right:0;mso-position-horizontal-relative:char;mso-position-vertical-relative:line" o:allowincell="f">
            <v:imagedata r:id="rId7" o:title=""/>
          </v:shape>
        </w:pict>
      </w:r>
      <w:r>
        <w:rPr>
          <w:noProof/>
          <w:lang w:eastAsia="it-IT"/>
        </w:rPr>
      </w:r>
      <w:r w:rsidRPr="00206A08">
        <w:rPr>
          <w:noProof/>
          <w:lang w:eastAsia="it-IT"/>
        </w:rPr>
        <w:pict>
          <v:rect id="Forma18" o:spid="_x0000_s1027" style="width:483.3pt;height:334.35pt;visibility:visible;mso-position-horizontal-relative:char;mso-position-vertical-relative:line" filled="f" stroked="f" strokeweight="0">
            <w10:anchorlock/>
          </v:rect>
        </w:pic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numPr>
          <w:ilvl w:val="1"/>
          <w:numId w:val="3"/>
        </w:numPr>
        <w:spacing w:before="120" w:after="120" w:line="24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Rischio ghiaccio</w: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noProof/>
          <w:lang w:eastAsia="it-IT"/>
        </w:rPr>
        <w:pict>
          <v:shape id="Immagine 33" o:spid="_x0000_s1028" type="#_x0000_t75" style="position:absolute;left:0;text-align:left;margin-left:0;margin-top:-.05pt;width:481.45pt;height:285pt;z-index:251659264;visibility:visible;mso-wrap-distance-left:0;mso-wrap-distance-right:0;mso-position-horizontal:center;mso-position-horizontal-relative:margin;mso-position-vertical-relative:line" o:allowincell="f">
            <v:imagedata r:id="rId8" o:title="" cropright="303f"/>
            <w10:wrap anchorx="margin"/>
          </v:shape>
        </w:pict>
      </w:r>
      <w:r>
        <w:rPr>
          <w:noProof/>
          <w:lang w:eastAsia="it-IT"/>
        </w:rPr>
      </w:r>
      <w:r w:rsidRPr="00206A08">
        <w:rPr>
          <w:noProof/>
          <w:lang w:eastAsia="it-IT"/>
        </w:rPr>
        <w:pict>
          <v:rect id="Forma20" o:spid="_x0000_s1029" style="width:481.3pt;height:285.05pt;visibility:visible;mso-position-horizontal-relative:char;mso-position-vertical-relative:line" filled="f" stroked="f" strokeweight="0">
            <w10:anchorlock/>
          </v:rect>
        </w:pict>
      </w:r>
    </w:p>
    <w:p w:rsidR="007B1C98" w:rsidRDefault="007B1C98" w:rsidP="00D563B0">
      <w:pPr>
        <w:spacing w:after="0" w:line="240" w:lineRule="auto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numPr>
          <w:ilvl w:val="0"/>
          <w:numId w:val="4"/>
        </w:numPr>
        <w:spacing w:before="120" w:after="120" w:line="24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FASI OPERATIVE</w: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In caso di neve, gli interventi effettuati direttamente dall’Amministrazione Comunale verranno integrati se necessario, ricorrendo a ditte convenzionate, ad Organizzazioni di Volontariato ed eventualmente, nei casi di maggiore gravità, alle forze istituzionali della Protezione Civile.</w: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Relativamente alle scuole, sarà attivato un confronto diretto e costante tra il Dirigente Scolastico ed il Sindaco o Suo delegato al fine di assumere i provvedimenti necessari a fronteggiare l’evento.</w:t>
      </w:r>
    </w:p>
    <w:p w:rsidR="007B1C98" w:rsidRDefault="007B1C98" w:rsidP="00D563B0">
      <w:pPr>
        <w:tabs>
          <w:tab w:val="left" w:pos="2822"/>
        </w:tabs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ab/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tbl>
      <w:tblPr>
        <w:tblW w:w="9778" w:type="dxa"/>
        <w:tblLayout w:type="fixed"/>
        <w:tblLook w:val="00A0"/>
      </w:tblPr>
      <w:tblGrid>
        <w:gridCol w:w="1948"/>
        <w:gridCol w:w="7830"/>
      </w:tblGrid>
      <w:tr w:rsidR="007B1C98" w:rsidRPr="00180DC8" w:rsidTr="000A56BB"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caps/>
                <w:sz w:val="20"/>
                <w:szCs w:val="20"/>
                <w:shd w:val="clear" w:color="auto" w:fill="FFFF00"/>
                <w:lang w:eastAsia="it-IT"/>
              </w:rPr>
            </w:pPr>
            <w:r>
              <w:rPr>
                <w:rFonts w:ascii="Arial" w:hAnsi="Arial" w:cs="Arial"/>
                <w:b/>
                <w:caps/>
                <w:sz w:val="20"/>
                <w:szCs w:val="20"/>
                <w:shd w:val="clear" w:color="auto" w:fill="FFFF00"/>
                <w:lang w:eastAsia="it-IT"/>
              </w:rPr>
              <w:t>codice giallo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caps/>
                <w:sz w:val="20"/>
                <w:szCs w:val="20"/>
                <w:shd w:val="clear" w:color="auto" w:fill="FFFF0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 w:rsidRPr="0026163F">
              <w:rPr>
                <w:rFonts w:ascii="Arial" w:hAnsi="Arial" w:cs="Arial"/>
                <w:b/>
                <w:caps/>
                <w:sz w:val="16"/>
                <w:szCs w:val="16"/>
                <w:shd w:val="clear" w:color="auto" w:fill="FFFF00"/>
                <w:lang w:eastAsia="it-IT"/>
              </w:rPr>
              <w:t>Fase di vigilanza</w:t>
            </w:r>
            <w:r w:rsidRPr="00A15186">
              <w:rPr>
                <w:rFonts w:ascii="Arial" w:hAnsi="Arial" w:cs="Arial"/>
                <w:b/>
                <w:caps/>
                <w:sz w:val="18"/>
                <w:szCs w:val="18"/>
                <w:shd w:val="clear" w:color="auto" w:fill="FFFF00"/>
                <w:lang w:eastAsia="it-IT"/>
              </w:rPr>
              <w:t xml:space="preserve"> </w:t>
            </w:r>
            <w:r w:rsidRPr="00A77170">
              <w:rPr>
                <w:rFonts w:ascii="Arial" w:hAnsi="Arial" w:cs="Arial"/>
                <w:b/>
                <w:caps/>
                <w:sz w:val="14"/>
                <w:szCs w:val="14"/>
                <w:shd w:val="clear" w:color="auto" w:fill="FFFF00"/>
                <w:lang w:eastAsia="it-IT"/>
              </w:rPr>
              <w:t>(art. 12 Dgrt 395/2015)</w:t>
            </w:r>
          </w:p>
        </w:tc>
        <w:tc>
          <w:tcPr>
            <w:tcW w:w="7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Nel caso la SOUP emetta un avviso di </w:t>
            </w:r>
            <w:r>
              <w:rPr>
                <w:rFonts w:ascii="Arial" w:hAnsi="Arial" w:cs="Arial"/>
                <w:b/>
                <w:sz w:val="20"/>
                <w:szCs w:val="20"/>
                <w:shd w:val="clear" w:color="auto" w:fill="FFFF00"/>
                <w:lang w:eastAsia="it-IT"/>
              </w:rPr>
              <w:t>codice giallo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per il rischio neve/ghiaccio nel Bollettino di Valutazione delle Criticità, il 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Ce.Si.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procede come segue: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quotidianamente, autonomamente e periodicamente sul sito del Centro Funzionale Regionale (CFR) il Bollettino di Vigilanza Meteo, il Bollettino di Valutazione delle Criticità ed eventuali Bollettini di Aggiornamento Evento;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dà comunicazione al Responsabile della Protezione Civile e al Sindaco o al suo vice dei contenuti del Bollettino;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dà comunicazione ai Responsabili di Area/Funzione individuati dal presente piano affinché preavvisino il personale interessato e stiano pronti ad essere attivati in caso di evoluzione negativa dell’evento;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dà comunicazione alle Associazioni di Volontariato convenzionate col Comune dei contenuti del Bollettino affinché mettano in preallerta le squadre per la loro attivazione in caso di effettivo verificarsi dell’evento;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dà avvio ad eventuali controlli al fine di verificare la sussistenza di particolari condizioni di esposizione (attività all’aperto o che comportino la concentrazione di persone);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la copertura del servizio di reperibilità H24 e dell’organizzazione interna ed esterna per poter garantire la pronta attivazione delle risorse in caso di effettivo verificarsi dell’evento;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informa il Responsabile del servizio Lavori Pubblici perché verifichi l’efficienza dei mezzi spalaneve e spargisale e la disponibilità di sale al fine di coprire le attività di servizio per la durata dell’evento previsto e le successive 24 ore;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monitora l’evoluzione meteo, tramite i servizi tecnici comunali, al fine di garantire l’attivazione delle risorse umane interne ed esterne nelle fasi iniziali dell’evento;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informa il Responsabile della Comunicazione dell’emissione del codice giallo affinché provveda a darne comunicazione ai mass media ed a pubblicare i contenuti del Bollettino sul sito del Comune;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ind w:left="499" w:hanging="357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se necessario, si mette in contatto con il Comitato Operativo della Viabilità, attivato nella Sala Integrata Prefettura-Provincia;</w:t>
            </w:r>
          </w:p>
          <w:p w:rsidR="007B1C98" w:rsidRPr="00055F44" w:rsidRDefault="007B1C98" w:rsidP="00E973BB">
            <w:pPr>
              <w:pStyle w:val="PCTesto"/>
              <w:widowControl w:val="0"/>
              <w:numPr>
                <w:ilvl w:val="0"/>
                <w:numId w:val="1"/>
              </w:numPr>
              <w:shd w:val="clear" w:color="auto" w:fill="FFFFFF"/>
              <w:spacing w:line="240" w:lineRule="auto"/>
              <w:rPr>
                <w:rFonts w:cs="Arial"/>
              </w:rPr>
            </w:pPr>
            <w:r w:rsidRPr="00055F44">
              <w:rPr>
                <w:rFonts w:cs="Arial"/>
              </w:rPr>
              <w:t>acquisisce le segnalazioni di criticità che trasmette per le vie brevi alla Provincia al fine dell’apertura di un evento sull’applicativo SOUP-RT. Provvede poi all’inserimento delle schede di criticità collegate all’evento e al loro successivo aggiornamento, seguendo la procedura riportata nell’allegato al presente piano “Modalità per la segnalazione di criticità - SOUP_RT” sulla base di quanto previsto dalla DGRT n.247/2023.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6"/>
                <w:szCs w:val="6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Al manifestarsi delle prime criticità, il Responsabile della Protezione Civile, sentito il Sindaco, provvede ad attivare la fase di Attenzione di seguito dettagliata.</w:t>
            </w:r>
          </w:p>
        </w:tc>
      </w:tr>
    </w:tbl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10"/>
          <w:szCs w:val="10"/>
          <w:lang w:eastAsia="it-IT"/>
        </w:rPr>
      </w:pPr>
    </w:p>
    <w:tbl>
      <w:tblPr>
        <w:tblW w:w="9778" w:type="dxa"/>
        <w:tblLayout w:type="fixed"/>
        <w:tblLook w:val="00A0"/>
      </w:tblPr>
      <w:tblGrid>
        <w:gridCol w:w="1948"/>
        <w:gridCol w:w="7830"/>
      </w:tblGrid>
      <w:tr w:rsidR="007B1C98" w:rsidRPr="00180DC8" w:rsidTr="000A56BB"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9933"/>
            <w:vAlign w:val="center"/>
          </w:tcPr>
          <w:p w:rsidR="007B1C98" w:rsidRDefault="007B1C98" w:rsidP="000A56B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  <w:t>allerta codice Arancio</w:t>
            </w:r>
          </w:p>
          <w:p w:rsidR="007B1C98" w:rsidRDefault="007B1C98" w:rsidP="000A56B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</w:p>
          <w:p w:rsidR="007B1C98" w:rsidRPr="0026163F" w:rsidRDefault="007B1C98" w:rsidP="0072207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</w:pPr>
            <w:r w:rsidRPr="0026163F"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  <w:t xml:space="preserve">FASE DI attenzione </w:t>
            </w:r>
          </w:p>
          <w:p w:rsidR="007B1C98" w:rsidRDefault="007B1C98" w:rsidP="0072207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 w:rsidRPr="00A77170">
              <w:rPr>
                <w:rFonts w:ascii="Arial" w:hAnsi="Arial" w:cs="Arial"/>
                <w:b/>
                <w:caps/>
                <w:sz w:val="14"/>
                <w:szCs w:val="14"/>
                <w:lang w:eastAsia="it-IT"/>
              </w:rPr>
              <w:t>(ART. 12 DGRT 395/2015</w:t>
            </w:r>
            <w:r w:rsidRPr="00A77170">
              <w:rPr>
                <w:rFonts w:ascii="Arial" w:hAnsi="Arial" w:cs="Arial"/>
                <w:b/>
                <w:caps/>
                <w:sz w:val="18"/>
                <w:szCs w:val="18"/>
                <w:lang w:eastAsia="it-IT"/>
              </w:rPr>
              <w:t>)</w:t>
            </w:r>
          </w:p>
        </w:tc>
        <w:tc>
          <w:tcPr>
            <w:tcW w:w="7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Nel caso la SOUP emetta un avviso di </w:t>
            </w:r>
            <w:r>
              <w:rPr>
                <w:rFonts w:ascii="Arial" w:hAnsi="Arial" w:cs="Arial"/>
                <w:b/>
                <w:sz w:val="20"/>
                <w:szCs w:val="20"/>
                <w:shd w:val="clear" w:color="auto" w:fill="FFC000"/>
                <w:lang w:eastAsia="it-IT"/>
              </w:rPr>
              <w:t>allerta codice arancio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per il rischio neve/ghiaccio nel Bollettino di Valutazione delle Criticità, il 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Ce.Si.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procede come segue: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dà comunicazione al Responsabile della Protezione Civile, al Sindaco ed a tutti i Responsabili di Funzione individuati nel presente piano avvertendoli dei contenuti del Bollettino;</w:t>
            </w:r>
          </w:p>
          <w:p w:rsidR="007B1C98" w:rsidRPr="003716B7" w:rsidRDefault="007B1C98" w:rsidP="00000A52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 w:rsidRPr="003716B7">
              <w:rPr>
                <w:rFonts w:ascii="Arial" w:hAnsi="Arial" w:cs="Arial"/>
                <w:sz w:val="20"/>
                <w:szCs w:val="20"/>
                <w:lang w:eastAsia="it-IT"/>
              </w:rPr>
              <w:t>conferma telefonicamente alla Provincia l’avvenuta ricezione dell’Allerta inviata dal Ce.Si provinciale;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e garantisce la copertura del servizio di reperibilità H24 e dell’organizzazione interna ed esterna per poter garantire la pronta attivazione delle risorse in caso di effettivo verificarsi dell’evento;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i sistemi di comunicazione con i servizi tecnici competenti per le attività di contrasto per neve/ghiaccio, verifica altresì i sistemi di comunicazione in emergenza con la sala operativa provinciale;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informa il Responsabile del servizio Lavori Pubblici perché contatti ditte private disponibili a mettere a disposizione mezzi spalaneve e spargisale e la disponibilità di sale al fine di coprire le attività di servizio per la durata dell’evento previsto e le successive 48 ore;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la disponibilità effettiva di mezzi e risorse, interne e private, per garantire le azioni di contrasto all’evento;</w:t>
            </w:r>
          </w:p>
          <w:p w:rsidR="007B1C98" w:rsidRPr="00055F44" w:rsidRDefault="007B1C98" w:rsidP="0047606E">
            <w:pPr>
              <w:pStyle w:val="PCTesto"/>
              <w:widowControl w:val="0"/>
              <w:numPr>
                <w:ilvl w:val="0"/>
                <w:numId w:val="1"/>
              </w:numPr>
              <w:shd w:val="clear" w:color="auto" w:fill="FFFFFF"/>
              <w:spacing w:line="240" w:lineRule="auto"/>
              <w:rPr>
                <w:rFonts w:cs="Arial"/>
              </w:rPr>
            </w:pPr>
            <w:r w:rsidRPr="00055F44">
              <w:rPr>
                <w:rFonts w:cs="Arial"/>
              </w:rPr>
              <w:t>acquisisce le segnalazioni di criticità che trasmette per le vie brevi alla Provincia al fine dell’apertura di un evento sull’applicativo SOUP-RT. Provvede poi all’inserimento delle schede di criticità collegate all’evento e al loro successivo aggiornamento, seguendo la procedura riportata nell’allegato al presente piano “Modalità per la segnalazione di criticità - SOUP_RT” sulla base di quanto previsto dalla DGRT n.247/2023.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la funzionalità del Centro Operativo (attrezzature tecnologiche, connessione telefonica e di rete, sistemi ad alimentazione elettrica alternativa);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informa il Responsabile della Comunicazione dell’emissione del codice arancio affinché provveda a darne comunicazione ai mass media ed a pubblicare i contenuti del Bollettino sul sito del Comune;</w:t>
            </w:r>
          </w:p>
          <w:p w:rsidR="007B1C98" w:rsidRPr="00D01B53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 w:rsidRPr="00D01B53">
              <w:rPr>
                <w:rFonts w:ascii="Arial" w:hAnsi="Arial" w:cs="Arial"/>
                <w:sz w:val="20"/>
                <w:szCs w:val="20"/>
                <w:lang w:eastAsia="it-IT"/>
              </w:rPr>
              <w:t>l’allerta viene in automatico comunicata alla cittadinanza tramite l’applicazione “Cittadino Informato” al quale il Comune ha aderito e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attraverso tutti i canali comunicativi in possesso dell’ente</w:t>
            </w:r>
            <w:bookmarkStart w:id="1" w:name="_GoBack"/>
            <w:bookmarkEnd w:id="1"/>
            <w:r w:rsidRPr="00D01B53">
              <w:rPr>
                <w:rFonts w:ascii="Arial" w:hAnsi="Arial" w:cs="Arial"/>
                <w:sz w:val="20"/>
                <w:szCs w:val="20"/>
                <w:lang w:eastAsia="it-IT"/>
              </w:rPr>
              <w:t>;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ind w:left="284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ind w:left="284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Responsabile della Protezione Civile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>: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attiva il Ce.Si. “Rafforzato” (come specificato nel paragrafo 4.3 della parte strutturale del Piano); predispone e garantisce comunque la copertura di un presidio tecnico (Funzione/Area Tecnica) a supporto del Sindaco in grado di assicurare in via continuativa la valutazione tecnico-operativa dell’evoluzione dell’evento e le eventuali azioni di prevenzione e di contrasto;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attiva il monitoraggio del territorio, chiedendo al servizio Lavori Pubblici di inviare gli operai reperibili e/o i volontari messi a disposizione dalle Associazioni convenzionate. Il personale in loco provvederà all’adozione delle misure necessarie, compreso il monitoraggio dei fabbisogni della popolazione;</w:t>
            </w:r>
          </w:p>
          <w:p w:rsidR="007B1C98" w:rsidRDefault="007B1C98" w:rsidP="00D01B53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 w:rsidRPr="00761629">
              <w:rPr>
                <w:rFonts w:ascii="Arial" w:hAnsi="Arial" w:cs="Arial"/>
                <w:sz w:val="20"/>
                <w:szCs w:val="20"/>
                <w:lang w:eastAsia="it-IT"/>
              </w:rPr>
              <w:t>valuta, congiuntamente al Sindaco e agli Uffici competenti, la sospensione delle autorizzazioni per le attività all’aperto o in zone particolarmente critiche rispetto al rischio in questione quali fiere, mercati, attività sportive, ecc. anche attraverso l’emanazione di specifiche ordinanze contingibili e urgenti in base all’art. 54, comma 4 del D.Lgs. 267/2000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che siano pubblicati i contenuti del Bollettino sul sito del Comune ed eventualmente, che siano inviati i messaggi alla popolazione con il sistema di informazione alla cittadinanza;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lo stato di percorribilità della rete stradale di propria competenza, l’esistenza di situazioni di isolamento, la caduta di rami o elementi strutturali, l’insorgere di interruzioni di energia elettrica;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supporta il Sindaco nell’attività di informazione alla popolazione circa l’evento in atto, circa le indicazioni sui comportamenti alla guida, a piedi e sulle norme di auto-protezione e sulle eventuali modifiche di viabilità;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mantiene lo scambio di informazioni con la Prefettura-UTG e la Provincia, comunicando le attività in essere, le determinazioni assunte e le eventuali criticità e per dare seguito alle eventuali indicazioni definite nell’ambito del Comitato Operativo per la Viabilità.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ind w:left="142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ind w:left="142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Sindaco o, in Sua assenza, il Vice Sindaco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, 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D01B53">
            <w:pPr>
              <w:widowControl w:val="0"/>
              <w:shd w:val="clear" w:color="auto" w:fill="FFFFFF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 w:rsidRPr="00180DC8">
              <w:rPr>
                <w:rFonts w:ascii="Arial" w:hAnsi="Arial" w:cs="Arial"/>
                <w:sz w:val="20"/>
                <w:szCs w:val="20"/>
              </w:rPr>
              <w:t xml:space="preserve">Valuta, sentito il Responsabile del Servizio e gli altri Uffici competenti, l’opportunità di emanare l’ordinanza per la sospensione delle autorizzazioni per le attività all’aperto o in zone particolarmente critiche rispetto al rischio in questione quali fiere, mercati, attività sportive. 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>Valuta, altresì, l’eventuale chiusura delle scuole.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Sentito il Responsabile della Protezione Civile, qualora le informazioni sulle condizioni meteo dovessero indicare un evolversi negativo della situazione, valuta se: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attivare il C.O.C. con le Aree/Funzioni di Supporto istituite a ragion veduta;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convocare l’Unità di Crisi;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attivare la fase di Pre-allarme (codice rosso).</w:t>
            </w:r>
          </w:p>
          <w:p w:rsidR="007B1C98" w:rsidRDefault="007B1C98" w:rsidP="00543291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543291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Procedura di cessata fase di Attenzione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Qualora le informazioni provenienti dal monitoraggio del territorio dovessero indicare una situazione di ritorno alla normalità, 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Sindaco o, in Sua assenza, il Vice Sindaco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procede a: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revocare la convocazione del C.O.C. tramite ordinanza qualora si fosse proceduto alla sua attivazione.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ind w:left="284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tabs>
                <w:tab w:val="left" w:pos="284"/>
              </w:tabs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Responsabile della P.C.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>: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disattiva la fase di Attenzione (codice arancio)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dispone che venga segnalata alla popolazione la cessazione della fase di Attenzione negli stessi modi e forme con cui è stata emanata;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informa gli Enti sovraordinati e la Prefettura.</w:t>
            </w:r>
          </w:p>
        </w:tc>
      </w:tr>
    </w:tbl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5"/>
          <w:szCs w:val="15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Trebuchet MS" w:hAnsi="Trebuchet MS"/>
          <w:color w:val="000000"/>
          <w:sz w:val="10"/>
          <w:szCs w:val="10"/>
          <w:lang w:eastAsia="it-IT"/>
        </w:rPr>
      </w:pPr>
    </w:p>
    <w:tbl>
      <w:tblPr>
        <w:tblW w:w="9778" w:type="dxa"/>
        <w:tblLayout w:type="fixed"/>
        <w:tblLook w:val="00A0"/>
      </w:tblPr>
      <w:tblGrid>
        <w:gridCol w:w="1948"/>
        <w:gridCol w:w="7830"/>
      </w:tblGrid>
      <w:tr w:rsidR="007B1C98" w:rsidRPr="00180DC8" w:rsidTr="000A56BB"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  <w:t>allerta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  <w:t>codice rosso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</w:p>
          <w:p w:rsidR="007B1C98" w:rsidRPr="0026163F" w:rsidRDefault="007B1C98" w:rsidP="0072207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</w:pPr>
            <w:r w:rsidRPr="0026163F"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  <w:t>fASE DI PRE</w:t>
            </w:r>
            <w:r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  <w:t xml:space="preserve"> </w:t>
            </w:r>
            <w:r w:rsidRPr="0026163F"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  <w:t>-</w:t>
            </w:r>
            <w:r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  <w:t xml:space="preserve"> </w:t>
            </w:r>
            <w:r w:rsidRPr="0026163F">
              <w:rPr>
                <w:rFonts w:ascii="Arial" w:hAnsi="Arial" w:cs="Arial"/>
                <w:b/>
                <w:caps/>
                <w:sz w:val="16"/>
                <w:szCs w:val="16"/>
                <w:lang w:eastAsia="it-IT"/>
              </w:rPr>
              <w:t xml:space="preserve">ALLARME </w:t>
            </w:r>
          </w:p>
          <w:p w:rsidR="007B1C98" w:rsidRDefault="007B1C98" w:rsidP="0072207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 w:rsidRPr="00A77170">
              <w:rPr>
                <w:rFonts w:ascii="Arial" w:hAnsi="Arial" w:cs="Arial"/>
                <w:b/>
                <w:caps/>
                <w:sz w:val="14"/>
                <w:szCs w:val="14"/>
                <w:lang w:eastAsia="it-IT"/>
              </w:rPr>
              <w:t>(ART. 12 DGRT 395/2015)</w:t>
            </w:r>
          </w:p>
        </w:tc>
        <w:tc>
          <w:tcPr>
            <w:tcW w:w="7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Nel caso la SOUP emetta un avviso di </w:t>
            </w:r>
            <w:r>
              <w:rPr>
                <w:rFonts w:ascii="Arial" w:hAnsi="Arial" w:cs="Arial"/>
                <w:b/>
                <w:sz w:val="20"/>
                <w:szCs w:val="20"/>
                <w:shd w:val="clear" w:color="auto" w:fill="FF0000"/>
                <w:lang w:eastAsia="it-IT"/>
              </w:rPr>
              <w:t>allerta codice rosso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per il rischio neve/ghiaccio nel Bollettino di Valutazione delle Criticità, 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termina la Fase di Reperibilità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e </w:t>
            </w: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inizia il Presidio e l’Operatività del C.O.C.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L’addetto del Ce.Si. informa dell’emanazione dell’allerta il Sindaco e il Responsabile della Protezione Civile; quest’ultimo opera seguendo quanto indicato nella precedente fase di attenzione (codice arancione).</w:t>
            </w:r>
          </w:p>
          <w:p w:rsidR="007B1C98" w:rsidRDefault="007B1C98" w:rsidP="00F15BD5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u w:val="single"/>
                <w:lang w:eastAsia="it-IT"/>
              </w:rPr>
            </w:pPr>
          </w:p>
          <w:p w:rsidR="007B1C98" w:rsidRPr="00094B6D" w:rsidRDefault="007B1C98" w:rsidP="00F15BD5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u w:val="single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u w:val="single"/>
                <w:lang w:eastAsia="it-IT"/>
              </w:rPr>
              <w:t>In aggiunta alle attività dettagliate nella precedente fase arancione, i vari soggetti operano come segue.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7E3130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Sindaco o, in Sua assenza, il Vice Sindaco, tramite il Responsabile della Protezione Civile coadiuvato dai Responsabili delle aree indicati nell’All. 5 – C.O.C.:</w:t>
            </w:r>
          </w:p>
          <w:p w:rsidR="007B1C98" w:rsidRDefault="007B1C98" w:rsidP="007E3130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</w:p>
          <w:p w:rsidR="007B1C98" w:rsidRDefault="007B1C98" w:rsidP="00863484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procede all’emanazione delle ordinanze di chiusura delle attività pubbliche secondo quanto indicato nel fascicolo 2 (Procedure Operative e flussi riepilogativi) e cioè chiusura: </w:t>
            </w:r>
          </w:p>
          <w:p w:rsidR="007B1C98" w:rsidRDefault="007B1C98" w:rsidP="00863484">
            <w:pPr>
              <w:widowControl w:val="0"/>
              <w:numPr>
                <w:ilvl w:val="0"/>
                <w:numId w:val="5"/>
              </w:numPr>
              <w:shd w:val="clear" w:color="auto" w:fill="FFFFFF"/>
              <w:tabs>
                <w:tab w:val="clear" w:pos="502"/>
              </w:tabs>
              <w:spacing w:after="0" w:line="240" w:lineRule="auto"/>
              <w:ind w:left="939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dell’attività didattica in tutte le scuole di ogni ordine e grado, </w:t>
            </w:r>
          </w:p>
          <w:p w:rsidR="007B1C98" w:rsidRDefault="007B1C98" w:rsidP="00863484">
            <w:pPr>
              <w:widowControl w:val="0"/>
              <w:numPr>
                <w:ilvl w:val="0"/>
                <w:numId w:val="5"/>
              </w:numPr>
              <w:shd w:val="clear" w:color="auto" w:fill="FFFFFF"/>
              <w:tabs>
                <w:tab w:val="clear" w:pos="502"/>
              </w:tabs>
              <w:spacing w:after="0" w:line="240" w:lineRule="auto"/>
              <w:ind w:left="939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dei cimiteri, parchi e giardini pubblici, </w:t>
            </w:r>
          </w:p>
          <w:p w:rsidR="007B1C98" w:rsidRDefault="007B1C98" w:rsidP="00863484">
            <w:pPr>
              <w:widowControl w:val="0"/>
              <w:numPr>
                <w:ilvl w:val="0"/>
                <w:numId w:val="5"/>
              </w:numPr>
              <w:shd w:val="clear" w:color="auto" w:fill="FFFFFF"/>
              <w:tabs>
                <w:tab w:val="clear" w:pos="502"/>
              </w:tabs>
              <w:spacing w:after="0" w:line="240" w:lineRule="auto"/>
              <w:ind w:left="939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sospensione delle autorizzazioni </w:t>
            </w:r>
            <w:r w:rsidRPr="00A01784">
              <w:rPr>
                <w:rFonts w:ascii="Arial" w:hAnsi="Arial" w:cs="Arial"/>
                <w:sz w:val="20"/>
                <w:szCs w:val="20"/>
                <w:lang w:eastAsia="it-IT"/>
              </w:rPr>
              <w:t>a fiere, mercati all’aperto e a tutte le manifestazioni indette nelle pubbliche piazze e vie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>.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convoca e attiva il C.O.C. in modalità H24, con le Funzioni di Supporto istituite a ragion veduta;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valuta se attivare l’Unità di Crisi;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garantisce, attraverso i canali istituzionali dell’ente (sito del Comune, pagina Facebook, messaggistica preregistrata, ecc.), l’informazione puntuale alla popolazione circa l’evolversi dell’evento e le misure di auto-protezione;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se necessario, procede all’emanazione di Ordinanze per garantire la pubblica e privata incolumità (chiusura delle scuole, evacuazione edifici pubblici e privati vulnerabili, interdizione della viabilità, etc.).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4E6524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 xml:space="preserve">Il Responsabile della Protezione Civile coadiuvato dagli altri responsabili </w:t>
            </w:r>
            <w:r w:rsidRPr="00034356">
              <w:rPr>
                <w:rFonts w:ascii="Arial" w:hAnsi="Arial" w:cs="Arial"/>
                <w:b/>
                <w:sz w:val="20"/>
                <w:szCs w:val="20"/>
                <w:lang w:eastAsia="it-IT"/>
              </w:rPr>
              <w:t>di area, ciascuno per quanto di propria competenza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>:</w:t>
            </w:r>
          </w:p>
          <w:p w:rsidR="007B1C98" w:rsidRDefault="007B1C98" w:rsidP="004E6524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863484">
            <w:pPr>
              <w:widowControl w:val="0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predispone le ordinanze di chiusura delle attività pubbliche per la durata dell’allerta alla firma del Sindaco;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si reca alla sede del C.O.C. ed adotta i provvedimenti per l’attivazione dell’organismo;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comunica l’apertura del C.O.C. alla Provincia e alla Prefettura;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potenzia l’attività di monitoraggio del territorio al fine di garantire una costante valutazione dello scenario in atto (caduta di rami, linee aeree, etc.);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pacing w:after="0" w:line="240" w:lineRule="auto"/>
              <w:contextualSpacing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intensifica il controllo continuo dell’evento in atto e degli effetti sulle infrastrutture di trasposto e di erogazione dei servizi essenziali;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che siano pubblicati i contenuti del Bollettino sul sito del Comune ed, eventualmente, che siano inviati i messaggi alla popolazione con il sistema di informazione alla cittadinanza;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pianifica l’eventuale assistenza alle frazioni isolate o alle strutture potenzialmente più esposte al rischio;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si raccorda con il comando di polizia comunale al fine di rafforzare le misure di prevenzione e controllo degli accessi in prossimità dei tratti più critici per la circolazione;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verifica la funzionalità delle strutture di accoglienza coperte (vedi Allegato “Aree di Ricovero coperte”) necessarie in caso di evacuazione;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ind w:left="502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Le Strutture Operative e le Componenti di Protezione Civile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si recano al C.O.C. e provvedono, sotto il coordinamento delle Funzioni di Supporto, ad attuare le disposizioni del Sindaco.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Al perdurare e/o peggiorare delle condizioni meteo avverse, con miglioramenti non previsti a breve termine, il Responsabile della Protezione Civile, sentito il Sindaco, attiva le procedure della Fase di Allarme di seguito dettagliate.</w:t>
            </w:r>
          </w:p>
        </w:tc>
      </w:tr>
    </w:tbl>
    <w:p w:rsidR="007B1C98" w:rsidRDefault="007B1C98" w:rsidP="00D563B0">
      <w:pPr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  <w:lang w:eastAsia="it-IT"/>
        </w:rPr>
      </w:pPr>
    </w:p>
    <w:tbl>
      <w:tblPr>
        <w:tblW w:w="9778" w:type="dxa"/>
        <w:tblLayout w:type="fixed"/>
        <w:tblLook w:val="00A0"/>
      </w:tblPr>
      <w:tblGrid>
        <w:gridCol w:w="1948"/>
        <w:gridCol w:w="7830"/>
      </w:tblGrid>
      <w:tr w:rsidR="007B1C98" w:rsidRPr="00180DC8" w:rsidTr="00D563B0"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0000"/>
            <w:vAlign w:val="center"/>
          </w:tcPr>
          <w:p w:rsidR="007B1C98" w:rsidRDefault="007B1C98" w:rsidP="000A56B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  <w:t>FASE DI ALLARME</w:t>
            </w:r>
          </w:p>
          <w:p w:rsidR="007B1C98" w:rsidRDefault="007B1C98" w:rsidP="000A56B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rPr>
                <w:rFonts w:ascii="Arial" w:hAnsi="Arial" w:cs="Arial"/>
                <w:b/>
                <w:caps/>
                <w:sz w:val="20"/>
                <w:szCs w:val="20"/>
                <w:lang w:eastAsia="it-IT"/>
              </w:rPr>
            </w:pPr>
            <w:r w:rsidRPr="00A77170">
              <w:rPr>
                <w:rFonts w:ascii="Arial" w:hAnsi="Arial" w:cs="Arial"/>
                <w:b/>
                <w:caps/>
                <w:sz w:val="14"/>
                <w:szCs w:val="14"/>
                <w:lang w:eastAsia="it-IT"/>
              </w:rPr>
              <w:t>(ART. 12 DGRT 395/2015)</w:t>
            </w:r>
          </w:p>
        </w:tc>
        <w:tc>
          <w:tcPr>
            <w:tcW w:w="7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Questa fase scatta con </w:t>
            </w:r>
            <w:r>
              <w:rPr>
                <w:rFonts w:ascii="Arial" w:hAnsi="Arial" w:cs="Arial"/>
                <w:b/>
                <w:sz w:val="20"/>
                <w:szCs w:val="20"/>
                <w:shd w:val="clear" w:color="auto" w:fill="C00000"/>
                <w:lang w:eastAsia="it-IT"/>
              </w:rPr>
              <w:t>evento in atto corrispondente a scenario da codice rosso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>.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Sindaco o, in Sua assenza, il Vice Sindaco, tramite il Responsabile della Protezione Civile: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convoca, se non già attivata, l’Unità di Crisi (coordinamento strategico-decisionale);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rafforza il C.O.C. in modalità H24, con le Aree/Funzioni di Supporto istituite a ragion veduta;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intensifica l’informazione alla popolazione circa le attività di autoprotezione e del sistema di soccorso ed assistenza attivato, nonché circa gli effetti delle eventuali operazioni di interdizione/evacuazione.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attiva le misure di messa in sicurezza e l’eventuale evacuazione della popolazione nelle zone a rischio;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Il Responsabile della Protezione Civile Comunale:</w:t>
            </w:r>
          </w:p>
          <w:p w:rsidR="007B1C98" w:rsidRDefault="007B1C98" w:rsidP="000A56BB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attiva il soccorso alle persone che si trovano in situazioni di pericolo e, successivamente, alle persone isolate ma non in pericolo, dando la priorità ai soggetti più deboli;</w:t>
            </w:r>
          </w:p>
          <w:p w:rsidR="007B1C98" w:rsidRDefault="007B1C98" w:rsidP="000A56BB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mantiene costanti contatti con gli Enti sovraordinati.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it-IT"/>
              </w:rPr>
              <w:t>Tutti i Responsabili di Area/Funzione</w:t>
            </w:r>
            <w:r>
              <w:rPr>
                <w:rFonts w:ascii="Arial" w:hAnsi="Arial" w:cs="Arial"/>
                <w:sz w:val="20"/>
                <w:szCs w:val="20"/>
                <w:lang w:eastAsia="it-IT"/>
              </w:rPr>
              <w:t xml:space="preserve"> o i loro sostituti debbono essere presenti fisicamente presso il C.O.C.. In questa fase i soccorritori saranno impegnati in particolare a supporto della popolazione da evacuare o da soccorrere.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rPr>
                <w:rFonts w:ascii="Arial" w:hAnsi="Arial" w:cs="Arial"/>
                <w:b/>
                <w:lang w:eastAsia="it-IT"/>
              </w:rPr>
            </w:pPr>
            <w:r>
              <w:rPr>
                <w:rFonts w:ascii="Arial" w:hAnsi="Arial" w:cs="Arial"/>
                <w:b/>
                <w:sz w:val="22"/>
                <w:lang w:eastAsia="it-IT"/>
              </w:rPr>
              <w:t>Procedura di cessato Allarme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In caso di interruzione del fenomeno si può provvedere alla dichiarazione di cessazione della Fase di Allarme con passaggi a fasi di livello inferiore o a fase nulla.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  <w:p w:rsidR="007B1C98" w:rsidRDefault="007B1C98" w:rsidP="00863484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  <w:r>
              <w:rPr>
                <w:rFonts w:ascii="Arial" w:hAnsi="Arial" w:cs="Arial"/>
                <w:sz w:val="20"/>
                <w:szCs w:val="20"/>
                <w:lang w:eastAsia="it-IT"/>
              </w:rPr>
              <w:t>La funzione/Area di Supporto Tecnica provvederà al censimento dei danni e alla rendicontazione delle spese sull’applicativo della Regione Toscana Fenix (si veda l’All. 5)</w:t>
            </w:r>
          </w:p>
          <w:p w:rsidR="007B1C98" w:rsidRDefault="007B1C98" w:rsidP="000A56BB">
            <w:pPr>
              <w:widowControl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it-IT"/>
              </w:rPr>
            </w:pPr>
          </w:p>
        </w:tc>
      </w:tr>
    </w:tbl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rPr>
          <w:rFonts w:ascii="Arial" w:hAnsi="Arial" w:cs="Arial"/>
          <w:b/>
          <w:sz w:val="28"/>
          <w:szCs w:val="28"/>
          <w:lang w:eastAsia="it-IT"/>
        </w:rPr>
      </w:pPr>
    </w:p>
    <w:p w:rsidR="007B1C98" w:rsidRDefault="007B1C98" w:rsidP="00D563B0">
      <w:pPr>
        <w:spacing w:after="0" w:line="240" w:lineRule="auto"/>
        <w:rPr>
          <w:rFonts w:ascii="Arial" w:hAnsi="Arial" w:cs="Arial"/>
          <w:b/>
          <w:sz w:val="28"/>
          <w:szCs w:val="28"/>
          <w:lang w:eastAsia="it-IT"/>
        </w:rPr>
      </w:pPr>
    </w:p>
    <w:p w:rsidR="007B1C98" w:rsidRDefault="007B1C98" w:rsidP="00D563B0">
      <w:pPr>
        <w:spacing w:after="0" w:line="240" w:lineRule="auto"/>
        <w:rPr>
          <w:rFonts w:ascii="Arial" w:hAnsi="Arial" w:cs="Arial"/>
          <w:b/>
          <w:sz w:val="28"/>
          <w:szCs w:val="28"/>
          <w:lang w:eastAsia="it-IT"/>
        </w:rPr>
      </w:pPr>
      <w:r>
        <w:rPr>
          <w:rFonts w:ascii="Arial" w:hAnsi="Arial" w:cs="Arial"/>
          <w:b/>
          <w:sz w:val="28"/>
          <w:szCs w:val="28"/>
          <w:lang w:eastAsia="it-IT"/>
        </w:rPr>
        <w:t>Attività per garantire la salvaguardia della popolazione scolastica</w: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In caso di neve/ghiaccio, il Comune garantisce: 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la pulizia degli accessi alle scuole;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un’azione costante di informazione anche attraverso il sistema di comunicazione alla cittadinanza Cittadino Informato e attraverso la pubblicazione di avvisi sul sito web del Comune;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la comunicazione ufficiale al Dirigente Scolastico sull’evolversi di una criticità meteorologica, per l’adozione dei provvedimenti di competenza;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l’informazione su eventuali decisioni assunte in relazione al trasporto scolastico degli alunni, in caso di difficoltà alla circolazione;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la chiusura delle scuole, nei casi di emergenza, tramite Ordinanza del Sindaco.</w:t>
      </w: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Il Dirigente Scolastico provvede a: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mantenere i contatti con le famiglie;</w:t>
      </w:r>
    </w:p>
    <w:p w:rsidR="007B1C98" w:rsidRDefault="007B1C98" w:rsidP="00D563B0">
      <w:pPr>
        <w:numPr>
          <w:ilvl w:val="1"/>
          <w:numId w:val="2"/>
        </w:numPr>
        <w:spacing w:after="0" w:line="240" w:lineRule="auto"/>
        <w:ind w:left="284" w:hanging="284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  <w:r>
        <w:rPr>
          <w:rFonts w:ascii="Arial" w:hAnsi="Arial" w:cs="Arial"/>
          <w:sz w:val="20"/>
          <w:szCs w:val="20"/>
          <w:lang w:eastAsia="it-IT"/>
        </w:rPr>
        <w:t>sorvegliare gli alunni nell’orario scolastico.</w:t>
      </w:r>
    </w:p>
    <w:p w:rsidR="007B1C98" w:rsidRDefault="007B1C98" w:rsidP="00D563B0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 w:rsidP="00D563B0">
      <w:pPr>
        <w:spacing w:after="0" w:line="240" w:lineRule="auto"/>
        <w:contextualSpacing/>
        <w:jc w:val="both"/>
        <w:rPr>
          <w:rFonts w:ascii="Arial" w:hAnsi="Arial" w:cs="Arial"/>
          <w:sz w:val="20"/>
          <w:szCs w:val="20"/>
          <w:lang w:eastAsia="it-IT"/>
        </w:rPr>
      </w:pPr>
    </w:p>
    <w:p w:rsidR="007B1C98" w:rsidRDefault="007B1C98"/>
    <w:p w:rsidR="007B1C98" w:rsidRPr="003A3B4F" w:rsidRDefault="007B1C98">
      <w:pPr>
        <w:rPr>
          <w:b/>
          <w:i/>
          <w:iCs/>
          <w:color w:val="4472C4"/>
        </w:rPr>
      </w:pPr>
    </w:p>
    <w:sectPr w:rsidR="007B1C98" w:rsidRPr="003A3B4F" w:rsidSect="009E4D52">
      <w:headerReference w:type="default" r:id="rId9"/>
      <w:footerReference w:type="default" r:id="rId10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B1C98" w:rsidRDefault="007B1C98" w:rsidP="00D563B0">
      <w:pPr>
        <w:spacing w:after="0" w:line="240" w:lineRule="auto"/>
      </w:pPr>
      <w:r>
        <w:separator/>
      </w:r>
    </w:p>
  </w:endnote>
  <w:endnote w:type="continuationSeparator" w:id="0">
    <w:p w:rsidR="007B1C98" w:rsidRDefault="007B1C98" w:rsidP="00D563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 Rounded MT Bold">
    <w:altName w:val="Rubik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1C98" w:rsidRDefault="007B1C98">
    <w:pPr>
      <w:pStyle w:val="Footer"/>
      <w:jc w:val="center"/>
    </w:pPr>
    <w:fldSimple w:instr="PAGE   \* MERGEFORMAT">
      <w:r>
        <w:rPr>
          <w:noProof/>
        </w:rPr>
        <w:t>1</w:t>
      </w:r>
    </w:fldSimple>
  </w:p>
  <w:p w:rsidR="007B1C98" w:rsidRDefault="007B1C98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B1C98" w:rsidRDefault="007B1C98" w:rsidP="00D563B0">
      <w:pPr>
        <w:spacing w:after="0" w:line="240" w:lineRule="auto"/>
      </w:pPr>
      <w:r>
        <w:separator/>
      </w:r>
    </w:p>
  </w:footnote>
  <w:footnote w:type="continuationSeparator" w:id="0">
    <w:p w:rsidR="007B1C98" w:rsidRDefault="007B1C98" w:rsidP="00D563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639" w:type="dxa"/>
      <w:jc w:val="center"/>
      <w:tblLayout w:type="fixed"/>
      <w:tblLook w:val="00A0"/>
    </w:tblPr>
    <w:tblGrid>
      <w:gridCol w:w="1843"/>
      <w:gridCol w:w="6097"/>
      <w:gridCol w:w="1699"/>
    </w:tblGrid>
    <w:tr w:rsidR="007B1C98" w:rsidRPr="00180DC8" w:rsidTr="0072207B">
      <w:trPr>
        <w:trHeight w:hRule="exact" w:val="340"/>
        <w:jc w:val="center"/>
      </w:trPr>
      <w:tc>
        <w:tcPr>
          <w:tcW w:w="1843" w:type="dxa"/>
          <w:shd w:val="clear" w:color="auto" w:fill="FFF2CC"/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lang w:eastAsia="en-US"/>
            </w:rPr>
          </w:pPr>
          <w:r>
            <w:rPr>
              <w:rFonts w:ascii="Arial" w:hAnsi="Arial" w:cs="Arial"/>
              <w:b/>
              <w:caps/>
              <w:sz w:val="16"/>
              <w:szCs w:val="16"/>
              <w:lang w:eastAsia="en-US"/>
            </w:rPr>
            <w:t>Comune di</w:t>
          </w:r>
        </w:p>
      </w:tc>
      <w:tc>
        <w:tcPr>
          <w:tcW w:w="6097" w:type="dxa"/>
          <w:shd w:val="clear" w:color="auto" w:fill="FFF2CC"/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lang w:eastAsia="en-US"/>
            </w:rPr>
          </w:pPr>
          <w:r>
            <w:rPr>
              <w:rFonts w:ascii="Arial" w:hAnsi="Arial" w:cs="Arial"/>
              <w:b/>
              <w:caps/>
              <w:sz w:val="16"/>
              <w:szCs w:val="16"/>
              <w:lang w:eastAsia="en-US"/>
            </w:rPr>
            <w:t>piano di protezione civile COMUNALE</w:t>
          </w:r>
        </w:p>
      </w:tc>
      <w:tc>
        <w:tcPr>
          <w:tcW w:w="1699" w:type="dxa"/>
          <w:shd w:val="clear" w:color="auto" w:fill="FFF2CC"/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lang w:eastAsia="en-US"/>
            </w:rPr>
          </w:pPr>
        </w:p>
      </w:tc>
    </w:tr>
    <w:tr w:rsidR="007B1C98" w:rsidRPr="00180DC8" w:rsidTr="0072207B">
      <w:trPr>
        <w:trHeight w:hRule="exact" w:val="794"/>
        <w:jc w:val="center"/>
      </w:trPr>
      <w:tc>
        <w:tcPr>
          <w:tcW w:w="1843" w:type="dxa"/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b/>
              <w:color w:val="FF0000"/>
              <w:lang w:eastAsia="en-US"/>
            </w:rPr>
          </w:pPr>
          <w:r w:rsidRPr="00206A08">
            <w:rPr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70" o:spid="_x0000_i1037" type="#_x0000_t75" alt="Comune di Poggio a Caiano" style="width:35.25pt;height:35.25pt;visibility:visible">
                <v:imagedata r:id="rId1" o:title=""/>
              </v:shape>
            </w:pict>
          </w:r>
        </w:p>
      </w:tc>
      <w:tc>
        <w:tcPr>
          <w:tcW w:w="6097" w:type="dxa"/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rFonts w:ascii="Arial Rounded MT Bold" w:hAnsi="Arial Rounded MT Bold"/>
              <w:b/>
              <w:color w:val="000000"/>
              <w:sz w:val="30"/>
              <w:szCs w:val="30"/>
              <w:lang w:eastAsia="en-US"/>
            </w:rPr>
          </w:pPr>
          <w:r>
            <w:rPr>
              <w:rFonts w:ascii="Arial Rounded MT Bold" w:hAnsi="Arial Rounded MT Bold"/>
              <w:b/>
              <w:color w:val="000000"/>
              <w:sz w:val="30"/>
              <w:szCs w:val="30"/>
              <w:lang w:eastAsia="en-US"/>
            </w:rPr>
            <w:t>ALLEGATO 2.3</w:t>
          </w:r>
        </w:p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rFonts w:ascii="Arial Rounded MT Bold" w:hAnsi="Arial Rounded MT Bold"/>
              <w:b/>
              <w:color w:val="000000"/>
              <w:sz w:val="30"/>
              <w:szCs w:val="30"/>
              <w:lang w:eastAsia="en-US"/>
            </w:rPr>
          </w:pPr>
          <w:r>
            <w:rPr>
              <w:rFonts w:ascii="Arial Rounded MT Bold" w:hAnsi="Arial Rounded MT Bold"/>
              <w:b/>
              <w:color w:val="000000"/>
              <w:sz w:val="30"/>
              <w:szCs w:val="30"/>
              <w:lang w:eastAsia="en-US"/>
            </w:rPr>
            <w:t>Rischio Fenomeni metereologici avversi</w:t>
          </w:r>
        </w:p>
      </w:tc>
      <w:tc>
        <w:tcPr>
          <w:tcW w:w="1699" w:type="dxa"/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b/>
              <w:color w:val="FF0000"/>
              <w:lang w:eastAsia="en-US"/>
            </w:rPr>
          </w:pPr>
          <w:r w:rsidRPr="00206A08">
            <w:rPr>
              <w:noProof/>
            </w:rPr>
            <w:pict>
              <v:shape id="Immagine 52" o:spid="_x0000_i1038" type="#_x0000_t75" style="width:34.5pt;height:34.5pt;visibility:visible">
                <v:imagedata r:id="rId2" o:title=""/>
              </v:shape>
            </w:pict>
          </w:r>
        </w:p>
      </w:tc>
    </w:tr>
    <w:tr w:rsidR="007B1C98" w:rsidRPr="00180DC8" w:rsidTr="0072207B">
      <w:trPr>
        <w:trHeight w:hRule="exact" w:val="340"/>
        <w:jc w:val="center"/>
      </w:trPr>
      <w:tc>
        <w:tcPr>
          <w:tcW w:w="1843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rFonts w:ascii="Arial" w:hAnsi="Arial" w:cs="Arial"/>
              <w:b/>
              <w:caps/>
              <w:sz w:val="16"/>
              <w:szCs w:val="16"/>
              <w:lang w:eastAsia="en-US"/>
            </w:rPr>
          </w:pPr>
          <w:r>
            <w:rPr>
              <w:rFonts w:ascii="Arial" w:hAnsi="Arial" w:cs="Arial"/>
              <w:b/>
              <w:caps/>
              <w:sz w:val="16"/>
              <w:szCs w:val="16"/>
              <w:lang w:eastAsia="en-US"/>
            </w:rPr>
            <w:t>POGGIO a caiano</w:t>
          </w:r>
        </w:p>
      </w:tc>
      <w:tc>
        <w:tcPr>
          <w:tcW w:w="6097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rPr>
              <w:lang w:eastAsia="en-US"/>
            </w:rPr>
          </w:pPr>
        </w:p>
      </w:tc>
      <w:tc>
        <w:tcPr>
          <w:tcW w:w="1699" w:type="dxa"/>
          <w:tcBorders>
            <w:top w:val="nil"/>
            <w:left w:val="nil"/>
            <w:bottom w:val="single" w:sz="4" w:space="0" w:color="auto"/>
            <w:right w:val="nil"/>
          </w:tcBorders>
          <w:vAlign w:val="center"/>
        </w:tcPr>
        <w:p w:rsidR="007B1C98" w:rsidRDefault="007B1C98" w:rsidP="00A25C29">
          <w:pPr>
            <w:pStyle w:val="Intestazione1"/>
            <w:widowControl w:val="0"/>
            <w:spacing w:line="256" w:lineRule="auto"/>
            <w:jc w:val="center"/>
            <w:rPr>
              <w:lang w:eastAsia="en-US"/>
            </w:rPr>
          </w:pPr>
        </w:p>
      </w:tc>
    </w:tr>
  </w:tbl>
  <w:p w:rsidR="007B1C98" w:rsidRDefault="007B1C9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532799"/>
    <w:multiLevelType w:val="multilevel"/>
    <w:tmpl w:val="96B64C2C"/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>
    <w:nsid w:val="3FF30476"/>
    <w:multiLevelType w:val="multilevel"/>
    <w:tmpl w:val="C9520B42"/>
    <w:lvl w:ilvl="0"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Times New Roman" w:eastAsia="Times New Roman" w:hAnsi="Times New Roman" w:hint="default"/>
        <w:color w:val="auto"/>
        <w:w w:val="100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25F563C"/>
    <w:multiLevelType w:val="multilevel"/>
    <w:tmpl w:val="21EC9E7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tabs>
          <w:tab w:val="num" w:pos="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E2F776D"/>
    <w:multiLevelType w:val="multilevel"/>
    <w:tmpl w:val="E1368C88"/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4">
    <w:nsid w:val="6572115B"/>
    <w:multiLevelType w:val="multilevel"/>
    <w:tmpl w:val="0B0AFF4C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563B0"/>
    <w:rsid w:val="00000A52"/>
    <w:rsid w:val="00034356"/>
    <w:rsid w:val="00055F44"/>
    <w:rsid w:val="00087519"/>
    <w:rsid w:val="00094B6D"/>
    <w:rsid w:val="000A56BB"/>
    <w:rsid w:val="00180DC8"/>
    <w:rsid w:val="00206A08"/>
    <w:rsid w:val="00223E3F"/>
    <w:rsid w:val="0026163F"/>
    <w:rsid w:val="00284D63"/>
    <w:rsid w:val="002A5129"/>
    <w:rsid w:val="003635A3"/>
    <w:rsid w:val="003716B7"/>
    <w:rsid w:val="003A3B4F"/>
    <w:rsid w:val="003B6D9B"/>
    <w:rsid w:val="003F4707"/>
    <w:rsid w:val="004230C8"/>
    <w:rsid w:val="0047310F"/>
    <w:rsid w:val="00475395"/>
    <w:rsid w:val="0047606E"/>
    <w:rsid w:val="004E6524"/>
    <w:rsid w:val="00543291"/>
    <w:rsid w:val="005D1D64"/>
    <w:rsid w:val="006C3A23"/>
    <w:rsid w:val="006D50CA"/>
    <w:rsid w:val="0072207B"/>
    <w:rsid w:val="007468D3"/>
    <w:rsid w:val="00761629"/>
    <w:rsid w:val="007A1D96"/>
    <w:rsid w:val="007B1C98"/>
    <w:rsid w:val="007D6AA1"/>
    <w:rsid w:val="007E3130"/>
    <w:rsid w:val="00825756"/>
    <w:rsid w:val="00863484"/>
    <w:rsid w:val="00866BA9"/>
    <w:rsid w:val="008D040D"/>
    <w:rsid w:val="008D4739"/>
    <w:rsid w:val="009466A3"/>
    <w:rsid w:val="009655DD"/>
    <w:rsid w:val="009E4D52"/>
    <w:rsid w:val="00A01784"/>
    <w:rsid w:val="00A05A40"/>
    <w:rsid w:val="00A15186"/>
    <w:rsid w:val="00A25C29"/>
    <w:rsid w:val="00A77170"/>
    <w:rsid w:val="00B75554"/>
    <w:rsid w:val="00BB0D9D"/>
    <w:rsid w:val="00CB2807"/>
    <w:rsid w:val="00CC42A2"/>
    <w:rsid w:val="00CD0FCB"/>
    <w:rsid w:val="00D01B53"/>
    <w:rsid w:val="00D563B0"/>
    <w:rsid w:val="00D8076D"/>
    <w:rsid w:val="00D83596"/>
    <w:rsid w:val="00E20A98"/>
    <w:rsid w:val="00E973BB"/>
    <w:rsid w:val="00EB52E8"/>
    <w:rsid w:val="00F15B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locked="1" w:semiHidden="0" w:uiPriority="0" w:unhideWhenUsed="0"/>
    <w:lsdException w:name="caption" w:locked="1" w:uiPriority="0" w:qFormat="1"/>
    <w:lsdException w:name="annotation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63B0"/>
    <w:pPr>
      <w:suppressAutoHyphens/>
      <w:spacing w:after="160" w:line="259" w:lineRule="auto"/>
    </w:pPr>
    <w:rPr>
      <w:rFonts w:ascii="Helvetica" w:hAnsi="Helvetica"/>
      <w:sz w:val="24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rsid w:val="00D563B0"/>
    <w:rPr>
      <w:rFonts w:cs="Times New Roman"/>
      <w:sz w:val="16"/>
    </w:rPr>
  </w:style>
  <w:style w:type="character" w:customStyle="1" w:styleId="CommentTextChar">
    <w:name w:val="Comment Text Char"/>
    <w:link w:val="CommentText"/>
    <w:uiPriority w:val="99"/>
    <w:semiHidden/>
    <w:locked/>
    <w:rsid w:val="00D563B0"/>
    <w:rPr>
      <w:rFonts w:ascii="Times New Roman" w:hAnsi="Times New Roman" w:cs="Times New Roman"/>
      <w:sz w:val="20"/>
      <w:szCs w:val="20"/>
    </w:rPr>
  </w:style>
  <w:style w:type="paragraph" w:styleId="CommentText">
    <w:name w:val="annotation text"/>
    <w:basedOn w:val="Normal"/>
    <w:link w:val="CommentTextChar1"/>
    <w:uiPriority w:val="99"/>
    <w:semiHidden/>
    <w:rsid w:val="00D563B0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locked/>
    <w:rPr>
      <w:rFonts w:ascii="Helvetica" w:hAnsi="Helvetica" w:cs="Times New Roman"/>
      <w:sz w:val="20"/>
      <w:szCs w:val="20"/>
      <w:lang w:eastAsia="en-US"/>
    </w:rPr>
  </w:style>
  <w:style w:type="character" w:customStyle="1" w:styleId="TestocommentoCarattere1">
    <w:name w:val="Testo commento Carattere1"/>
    <w:basedOn w:val="DefaultParagraphFont"/>
    <w:uiPriority w:val="99"/>
    <w:semiHidden/>
    <w:rsid w:val="00D563B0"/>
    <w:rPr>
      <w:rFonts w:ascii="Helvetica" w:hAnsi="Helvetica" w:cs="Times New Roman"/>
      <w:sz w:val="20"/>
      <w:szCs w:val="20"/>
    </w:rPr>
  </w:style>
  <w:style w:type="paragraph" w:customStyle="1" w:styleId="Contenutocornice">
    <w:name w:val="Contenuto cornice"/>
    <w:basedOn w:val="Normal"/>
    <w:uiPriority w:val="99"/>
    <w:rsid w:val="00D563B0"/>
  </w:style>
  <w:style w:type="paragraph" w:styleId="BalloonText">
    <w:name w:val="Balloon Text"/>
    <w:basedOn w:val="Normal"/>
    <w:link w:val="BalloonTextChar"/>
    <w:uiPriority w:val="99"/>
    <w:semiHidden/>
    <w:rsid w:val="00D563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563B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rsid w:val="00D563B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563B0"/>
    <w:rPr>
      <w:rFonts w:ascii="Helvetica" w:hAnsi="Helvetica" w:cs="Times New Roman"/>
      <w:sz w:val="24"/>
    </w:rPr>
  </w:style>
  <w:style w:type="paragraph" w:styleId="Footer">
    <w:name w:val="footer"/>
    <w:basedOn w:val="Normal"/>
    <w:link w:val="FooterChar"/>
    <w:uiPriority w:val="99"/>
    <w:rsid w:val="00D563B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563B0"/>
    <w:rPr>
      <w:rFonts w:ascii="Helvetica" w:hAnsi="Helvetica" w:cs="Times New Roman"/>
      <w:sz w:val="24"/>
    </w:rPr>
  </w:style>
  <w:style w:type="paragraph" w:customStyle="1" w:styleId="Intestazione1">
    <w:name w:val="Intestazione1"/>
    <w:basedOn w:val="Normal"/>
    <w:uiPriority w:val="99"/>
    <w:rsid w:val="00D563B0"/>
    <w:pPr>
      <w:tabs>
        <w:tab w:val="center" w:pos="4819"/>
        <w:tab w:val="right" w:pos="9638"/>
      </w:tabs>
      <w:spacing w:after="0" w:line="240" w:lineRule="auto"/>
    </w:pPr>
    <w:rPr>
      <w:rFonts w:ascii="Times New Roman" w:eastAsia="Times New Roman" w:hAnsi="Times New Roman"/>
      <w:szCs w:val="24"/>
      <w:lang w:eastAsia="it-IT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7468D3"/>
    <w:pPr>
      <w:spacing w:after="160"/>
    </w:pPr>
    <w:rPr>
      <w:rFonts w:ascii="Helvetica" w:eastAsia="Calibri" w:hAnsi="Helvetica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7468D3"/>
    <w:rPr>
      <w:rFonts w:ascii="Helvetica" w:hAnsi="Helvetica"/>
      <w:b/>
      <w:bCs/>
    </w:rPr>
  </w:style>
  <w:style w:type="character" w:customStyle="1" w:styleId="PCTestoCarattere">
    <w:name w:val="PC Testo Carattere"/>
    <w:link w:val="PCTesto"/>
    <w:uiPriority w:val="99"/>
    <w:locked/>
    <w:rsid w:val="00E973BB"/>
    <w:rPr>
      <w:rFonts w:ascii="Arial" w:hAnsi="Arial"/>
      <w:sz w:val="20"/>
      <w:lang w:eastAsia="it-IT"/>
    </w:rPr>
  </w:style>
  <w:style w:type="paragraph" w:customStyle="1" w:styleId="PCTesto">
    <w:name w:val="PC Testo"/>
    <w:basedOn w:val="Normal"/>
    <w:link w:val="PCTestoCarattere"/>
    <w:uiPriority w:val="99"/>
    <w:rsid w:val="00E973BB"/>
    <w:pPr>
      <w:spacing w:after="0" w:line="360" w:lineRule="auto"/>
      <w:jc w:val="both"/>
    </w:pPr>
    <w:rPr>
      <w:rFonts w:ascii="Arial" w:hAnsi="Arial"/>
      <w:sz w:val="20"/>
      <w:szCs w:val="20"/>
      <w:lang w:eastAsia="it-IT"/>
    </w:rPr>
  </w:style>
  <w:style w:type="paragraph" w:styleId="IntenseQuote">
    <w:name w:val="Intense Quote"/>
    <w:basedOn w:val="Normal"/>
    <w:next w:val="Normal"/>
    <w:link w:val="IntenseQuoteChar"/>
    <w:uiPriority w:val="99"/>
    <w:qFormat/>
    <w:rsid w:val="006C3A23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eQuoteChar">
    <w:name w:val="Intense Quote Char"/>
    <w:basedOn w:val="DefaultParagraphFont"/>
    <w:link w:val="IntenseQuote"/>
    <w:uiPriority w:val="99"/>
    <w:locked/>
    <w:rsid w:val="006C3A23"/>
    <w:rPr>
      <w:rFonts w:ascii="Helvetica" w:hAnsi="Helvetica" w:cs="Times New Roman"/>
      <w:i/>
      <w:iCs/>
      <w:color w:val="4472C4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3219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87</TotalTime>
  <Pages>8</Pages>
  <Words>2253</Words>
  <Characters>12846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Utente</dc:creator>
  <cp:keywords/>
  <dc:description/>
  <cp:lastModifiedBy>cpac135</cp:lastModifiedBy>
  <cp:revision>32</cp:revision>
  <dcterms:created xsi:type="dcterms:W3CDTF">2023-06-08T15:51:00Z</dcterms:created>
  <dcterms:modified xsi:type="dcterms:W3CDTF">2025-09-09T07:04:00Z</dcterms:modified>
</cp:coreProperties>
</file>